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A117C6" w14:textId="77777777" w:rsidR="00F53D66" w:rsidRDefault="00F53D66" w:rsidP="00F53D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WAYMYNGTON</w:t>
      </w:r>
      <w:r>
        <w:rPr>
          <w:rFonts w:ascii="Times New Roman" w:hAnsi="Times New Roman" w:cs="Times New Roman"/>
        </w:rPr>
        <w:t xml:space="preserve">      (fl.1483)</w:t>
      </w:r>
    </w:p>
    <w:p w14:paraId="4F19F9CB" w14:textId="77777777" w:rsidR="00F53D66" w:rsidRDefault="00F53D66" w:rsidP="00F53D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Dartmouth, Devon. Purser of the “Mary” of Dartmouth.</w:t>
      </w:r>
    </w:p>
    <w:p w14:paraId="3290CC0B" w14:textId="77777777" w:rsidR="00F53D66" w:rsidRDefault="00F53D66" w:rsidP="00F53D66">
      <w:pPr>
        <w:rPr>
          <w:rFonts w:ascii="Times New Roman" w:hAnsi="Times New Roman" w:cs="Times New Roman"/>
        </w:rPr>
      </w:pPr>
    </w:p>
    <w:p w14:paraId="77F0A007" w14:textId="77777777" w:rsidR="00F53D66" w:rsidRDefault="00F53D66" w:rsidP="00F53D66">
      <w:pPr>
        <w:rPr>
          <w:rFonts w:ascii="Times New Roman" w:hAnsi="Times New Roman" w:cs="Times New Roman"/>
        </w:rPr>
      </w:pPr>
    </w:p>
    <w:p w14:paraId="65382B2B" w14:textId="77777777" w:rsidR="00F53D66" w:rsidRDefault="00F53D66" w:rsidP="00F53D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Dunthorn</w:t>
      </w:r>
      <w:proofErr w:type="spellEnd"/>
      <w:r>
        <w:rPr>
          <w:rFonts w:ascii="Times New Roman" w:hAnsi="Times New Roman" w:cs="Times New Roman"/>
        </w:rPr>
        <w:t xml:space="preserve">(q.v.), Reginald Bray(q.v.), Ralph </w:t>
      </w:r>
      <w:proofErr w:type="spellStart"/>
      <w:r>
        <w:rPr>
          <w:rFonts w:ascii="Times New Roman" w:hAnsi="Times New Roman" w:cs="Times New Roman"/>
        </w:rPr>
        <w:t>Tykhull</w:t>
      </w:r>
      <w:proofErr w:type="spellEnd"/>
      <w:r>
        <w:rPr>
          <w:rFonts w:ascii="Times New Roman" w:hAnsi="Times New Roman" w:cs="Times New Roman"/>
        </w:rPr>
        <w:t xml:space="preserve">(q.v.) and </w:t>
      </w:r>
    </w:p>
    <w:p w14:paraId="36DD0FED" w14:textId="77777777" w:rsidR="00F53D66" w:rsidRDefault="00F53D66" w:rsidP="00F53D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Joskyn</w:t>
      </w:r>
      <w:proofErr w:type="spellEnd"/>
      <w:r>
        <w:rPr>
          <w:rFonts w:ascii="Times New Roman" w:hAnsi="Times New Roman" w:cs="Times New Roman"/>
        </w:rPr>
        <w:t xml:space="preserve">(q.v.), as the executors of Robert </w:t>
      </w:r>
      <w:proofErr w:type="spellStart"/>
      <w:r>
        <w:rPr>
          <w:rFonts w:ascii="Times New Roman" w:hAnsi="Times New Roman" w:cs="Times New Roman"/>
        </w:rPr>
        <w:t>Colwyche</w:t>
      </w:r>
      <w:proofErr w:type="spellEnd"/>
      <w:r>
        <w:rPr>
          <w:rFonts w:ascii="Times New Roman" w:hAnsi="Times New Roman" w:cs="Times New Roman"/>
        </w:rPr>
        <w:t xml:space="preserve"> of London,</w:t>
      </w:r>
    </w:p>
    <w:p w14:paraId="59B8C1E0" w14:textId="77777777" w:rsidR="00F53D66" w:rsidRDefault="00F53D66" w:rsidP="00F53D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tailor(q.v.), brought a plaint of debt against him, William </w:t>
      </w:r>
      <w:proofErr w:type="spellStart"/>
      <w:r>
        <w:rPr>
          <w:rFonts w:ascii="Times New Roman" w:hAnsi="Times New Roman" w:cs="Times New Roman"/>
        </w:rPr>
        <w:t>Boyvyle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1FF292DB" w14:textId="77777777" w:rsidR="00F53D66" w:rsidRDefault="00F53D66" w:rsidP="00F53D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Ridlington</w:t>
      </w:r>
      <w:proofErr w:type="spellEnd"/>
      <w:r>
        <w:rPr>
          <w:rFonts w:ascii="Times New Roman" w:hAnsi="Times New Roman" w:cs="Times New Roman"/>
        </w:rPr>
        <w:t xml:space="preserve">, Rutland(q.v.), Thomas </w:t>
      </w:r>
      <w:proofErr w:type="spellStart"/>
      <w:r>
        <w:rPr>
          <w:rFonts w:ascii="Times New Roman" w:hAnsi="Times New Roman" w:cs="Times New Roman"/>
        </w:rPr>
        <w:t>Fulborn</w:t>
      </w:r>
      <w:proofErr w:type="spellEnd"/>
      <w:r>
        <w:rPr>
          <w:rFonts w:ascii="Times New Roman" w:hAnsi="Times New Roman" w:cs="Times New Roman"/>
        </w:rPr>
        <w:t xml:space="preserve"> of Allerton, Yorkshire(q.v.) </w:t>
      </w:r>
    </w:p>
    <w:p w14:paraId="37F8A54A" w14:textId="77777777" w:rsidR="00F53D66" w:rsidRDefault="00F53D66" w:rsidP="00F53D66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and William </w:t>
      </w:r>
      <w:proofErr w:type="spellStart"/>
      <w:r>
        <w:rPr>
          <w:rFonts w:ascii="Times New Roman" w:hAnsi="Times New Roman" w:cs="Times New Roman"/>
        </w:rPr>
        <w:t>Whetney</w:t>
      </w:r>
      <w:proofErr w:type="spellEnd"/>
      <w:r>
        <w:rPr>
          <w:rFonts w:ascii="Times New Roman" w:hAnsi="Times New Roman" w:cs="Times New Roman"/>
        </w:rPr>
        <w:t xml:space="preserve"> of Westminster(q.v.).</w:t>
      </w:r>
    </w:p>
    <w:p w14:paraId="58E9D788" w14:textId="77777777" w:rsidR="00F53D66" w:rsidRDefault="00F53D66" w:rsidP="00F53D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1DFE5978" w14:textId="77777777" w:rsidR="00F53D66" w:rsidRDefault="00F53D66" w:rsidP="00F53D66">
      <w:pPr>
        <w:rPr>
          <w:rFonts w:ascii="Times New Roman" w:hAnsi="Times New Roman" w:cs="Times New Roman"/>
        </w:rPr>
      </w:pPr>
    </w:p>
    <w:p w14:paraId="41BB1AFF" w14:textId="77777777" w:rsidR="00F53D66" w:rsidRDefault="00F53D66" w:rsidP="00F53D66">
      <w:pPr>
        <w:rPr>
          <w:rFonts w:ascii="Times New Roman" w:hAnsi="Times New Roman" w:cs="Times New Roman"/>
        </w:rPr>
      </w:pPr>
    </w:p>
    <w:p w14:paraId="420790A3" w14:textId="77777777" w:rsidR="00F53D66" w:rsidRDefault="00F53D66" w:rsidP="00F53D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August 2019</w:t>
      </w:r>
    </w:p>
    <w:p w14:paraId="2C417142" w14:textId="5E103DFF" w:rsidR="006B2F86" w:rsidRPr="00E71FC3" w:rsidRDefault="00F53D6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1020F" w14:textId="77777777" w:rsidR="00F53D66" w:rsidRDefault="00F53D66" w:rsidP="00E71FC3">
      <w:r>
        <w:separator/>
      </w:r>
    </w:p>
  </w:endnote>
  <w:endnote w:type="continuationSeparator" w:id="0">
    <w:p w14:paraId="38E7D70E" w14:textId="77777777" w:rsidR="00F53D66" w:rsidRDefault="00F53D6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F004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A2C33F" w14:textId="77777777" w:rsidR="00F53D66" w:rsidRDefault="00F53D66" w:rsidP="00E71FC3">
      <w:r>
        <w:separator/>
      </w:r>
    </w:p>
  </w:footnote>
  <w:footnote w:type="continuationSeparator" w:id="0">
    <w:p w14:paraId="37895104" w14:textId="77777777" w:rsidR="00F53D66" w:rsidRDefault="00F53D6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D6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5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02B02"/>
  <w15:chartTrackingRefBased/>
  <w15:docId w15:val="{E6E4121F-EC54-42EC-B5C2-A9FAACC2B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53D6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2019-09-12T19:43:00Z</dcterms:created>
  <dcterms:modified xsi:type="dcterms:W3CDTF">2019-09-12T19:44:00Z</dcterms:modified>
</cp:coreProperties>
</file>